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>Муниципальное казенное общеобразовательное  учреждение</w:t>
      </w: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>«Средняя общеобразовательная школа №1 п. Пристень»</w:t>
      </w: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>Пристенского района Курской области</w:t>
      </w: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tabs>
          <w:tab w:val="left" w:pos="4425"/>
        </w:tabs>
        <w:jc w:val="center"/>
        <w:rPr>
          <w:rFonts w:ascii="Times New Roman" w:hAnsi="Times New Roman"/>
          <w:sz w:val="32"/>
          <w:szCs w:val="32"/>
        </w:rPr>
      </w:pPr>
      <w:r w:rsidRPr="001515B4">
        <w:rPr>
          <w:rFonts w:ascii="Times New Roman" w:hAnsi="Times New Roman"/>
          <w:b/>
          <w:sz w:val="28"/>
          <w:szCs w:val="28"/>
        </w:rPr>
        <w:t xml:space="preserve">Тема:  </w:t>
      </w:r>
      <w:r w:rsidRPr="001515B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32"/>
          <w:szCs w:val="32"/>
        </w:rPr>
        <w:t>Память о тех событиях…</w:t>
      </w:r>
      <w:r w:rsidRPr="001515B4">
        <w:rPr>
          <w:rFonts w:ascii="Times New Roman" w:hAnsi="Times New Roman"/>
          <w:sz w:val="28"/>
          <w:szCs w:val="28"/>
        </w:rPr>
        <w:t>»</w:t>
      </w: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>Выполнил: ученица  8 «А» класса</w:t>
      </w:r>
    </w:p>
    <w:p w:rsidR="0013740E" w:rsidRPr="001515B4" w:rsidRDefault="0013740E" w:rsidP="001515B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1515B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Шеплякова Ирина</w:t>
      </w:r>
      <w:r w:rsidRPr="001515B4">
        <w:rPr>
          <w:rFonts w:ascii="Times New Roman" w:hAnsi="Times New Roman"/>
          <w:b/>
          <w:sz w:val="28"/>
          <w:szCs w:val="28"/>
        </w:rPr>
        <w:t xml:space="preserve">, </w:t>
      </w:r>
      <w:r w:rsidRPr="001515B4">
        <w:rPr>
          <w:rFonts w:ascii="Times New Roman" w:hAnsi="Times New Roman"/>
          <w:b/>
          <w:sz w:val="28"/>
          <w:szCs w:val="28"/>
          <w:lang w:eastAsia="ru-RU"/>
        </w:rPr>
        <w:t>14 лет</w:t>
      </w: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 xml:space="preserve">                                         Руководитель: </w:t>
      </w:r>
      <w:r w:rsidRPr="001515B4">
        <w:rPr>
          <w:rFonts w:ascii="Times New Roman" w:hAnsi="Times New Roman"/>
          <w:b/>
          <w:sz w:val="28"/>
          <w:szCs w:val="28"/>
        </w:rPr>
        <w:t>Вялых Э.Л.</w:t>
      </w: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>п. Пристень</w:t>
      </w:r>
    </w:p>
    <w:p w:rsidR="0013740E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515B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19</w:t>
      </w:r>
      <w:r w:rsidRPr="001515B4">
        <w:rPr>
          <w:rFonts w:ascii="Times New Roman" w:hAnsi="Times New Roman"/>
          <w:sz w:val="28"/>
          <w:szCs w:val="28"/>
        </w:rPr>
        <w:t xml:space="preserve"> год</w:t>
      </w:r>
    </w:p>
    <w:p w:rsidR="0013740E" w:rsidRDefault="0013740E" w:rsidP="001515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</w:p>
    <w:p w:rsidR="0013740E" w:rsidRPr="001515B4" w:rsidRDefault="0013740E" w:rsidP="001515B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8757C">
        <w:rPr>
          <w:rFonts w:ascii="Times New Roman" w:hAnsi="Times New Roman"/>
          <w:sz w:val="32"/>
          <w:szCs w:val="32"/>
        </w:rPr>
        <w:t>Война! Сколько боли и скорби слышится в одном только слове! Сколько душ унесла она собой, так и не вернув их назад. На территории «Средней общеобразовательной школы №1 поселка Пристень»</w:t>
      </w:r>
      <w:r>
        <w:rPr>
          <w:rFonts w:ascii="Times New Roman" w:hAnsi="Times New Roman"/>
          <w:sz w:val="32"/>
          <w:szCs w:val="32"/>
        </w:rPr>
        <w:t xml:space="preserve"> </w:t>
      </w:r>
      <w:r w:rsidRPr="0088757C">
        <w:rPr>
          <w:rFonts w:ascii="Times New Roman" w:hAnsi="Times New Roman"/>
          <w:sz w:val="32"/>
          <w:szCs w:val="32"/>
        </w:rPr>
        <w:t>Пристенского района Курской области установлен Памятник погибшим воинам во время Великой Отечественной войны.</w:t>
      </w:r>
      <w:r w:rsidRPr="0088757C">
        <w:rPr>
          <w:rFonts w:ascii="Times New Roman" w:hAnsi="Times New Roman"/>
          <w:sz w:val="32"/>
          <w:szCs w:val="32"/>
        </w:rPr>
        <w:br/>
        <w:t xml:space="preserve"> </w:t>
      </w:r>
      <w:r w:rsidRPr="0088757C">
        <w:rPr>
          <w:rFonts w:ascii="Times New Roman" w:hAnsi="Times New Roman"/>
          <w:sz w:val="32"/>
          <w:szCs w:val="32"/>
        </w:rPr>
        <w:tab/>
        <w:t xml:space="preserve">Этот памятник бескрайне важен для жителей нашего поселка, ведь именно в нем отразились отблески Великой Отечественной войны.  Недаром слово памятник  произошло от слова – память. Мероприятия юнармейского отряда, мероприятия, посвященные годовщине победы, проводятся на территории этого памятника. Все мы: ученики, педагоги - гордимся этим памятником и, смотря на него, с болью и горестью проносим то, что было.…  </w:t>
      </w:r>
    </w:p>
    <w:p w:rsidR="0013740E" w:rsidRPr="0088757C" w:rsidRDefault="0013740E" w:rsidP="001515B4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88757C">
        <w:rPr>
          <w:rFonts w:ascii="Times New Roman" w:hAnsi="Times New Roman"/>
          <w:sz w:val="32"/>
          <w:szCs w:val="32"/>
        </w:rPr>
        <w:t xml:space="preserve"> Обучающиеся и работники нашей школы пожелали бы улучшить состояние памятника: уложить тротуарную плитку, оборудовать памятник фонарями, чтобы на него было приятно смотреть и не забывать те ужасные дни, унесшие души многих солдат, которые отдали жизни, для мирного неба над головой.</w:t>
      </w:r>
    </w:p>
    <w:p w:rsidR="0013740E" w:rsidRPr="0088757C" w:rsidRDefault="0013740E" w:rsidP="001515B4">
      <w:pPr>
        <w:tabs>
          <w:tab w:val="left" w:pos="2205"/>
        </w:tabs>
        <w:ind w:left="2124"/>
        <w:jc w:val="both"/>
        <w:rPr>
          <w:b/>
          <w:sz w:val="32"/>
          <w:szCs w:val="32"/>
        </w:rPr>
      </w:pPr>
      <w:r w:rsidRPr="0088757C">
        <w:rPr>
          <w:rFonts w:ascii="Times New Roman" w:hAnsi="Times New Roman"/>
          <w:b/>
          <w:sz w:val="32"/>
          <w:szCs w:val="32"/>
        </w:rPr>
        <w:t xml:space="preserve"> </w:t>
      </w:r>
      <w:r w:rsidRPr="0088757C">
        <w:rPr>
          <w:rFonts w:ascii="Times New Roman" w:hAnsi="Times New Roman"/>
          <w:b/>
          <w:sz w:val="32"/>
          <w:szCs w:val="32"/>
        </w:rPr>
        <w:tab/>
      </w:r>
    </w:p>
    <w:sectPr w:rsidR="0013740E" w:rsidRPr="0088757C" w:rsidSect="008A0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FEB"/>
    <w:rsid w:val="0013740E"/>
    <w:rsid w:val="001515B4"/>
    <w:rsid w:val="003307D7"/>
    <w:rsid w:val="00386D4C"/>
    <w:rsid w:val="005E640A"/>
    <w:rsid w:val="006016CF"/>
    <w:rsid w:val="006D5E86"/>
    <w:rsid w:val="00740FEB"/>
    <w:rsid w:val="007B22DA"/>
    <w:rsid w:val="007C6305"/>
    <w:rsid w:val="0088757C"/>
    <w:rsid w:val="008A05B9"/>
    <w:rsid w:val="00940DEA"/>
    <w:rsid w:val="00966FAD"/>
    <w:rsid w:val="00A2225E"/>
    <w:rsid w:val="00A37A37"/>
    <w:rsid w:val="00AE4473"/>
    <w:rsid w:val="00B13B95"/>
    <w:rsid w:val="00B24B7D"/>
    <w:rsid w:val="00C660BD"/>
    <w:rsid w:val="00C8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5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71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199</Words>
  <Characters>1139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</dc:creator>
  <cp:keywords/>
  <dc:description/>
  <cp:lastModifiedBy>Admin</cp:lastModifiedBy>
  <cp:revision>7</cp:revision>
  <dcterms:created xsi:type="dcterms:W3CDTF">2020-01-09T08:52:00Z</dcterms:created>
  <dcterms:modified xsi:type="dcterms:W3CDTF">2020-01-14T07:37:00Z</dcterms:modified>
</cp:coreProperties>
</file>